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21574B74" w:rsidR="00D06054" w:rsidRPr="00D06054" w:rsidRDefault="00D06054" w:rsidP="00D06054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  <w:lang w:eastAsia="zh-CN"/>
        </w:rPr>
      </w:pPr>
      <w:bookmarkStart w:id="0" w:name="_Hlk170339364"/>
      <w:bookmarkEnd w:id="0"/>
      <w:r w:rsidRPr="00D06054">
        <w:rPr>
          <w:rFonts w:ascii="Arial" w:eastAsia="宋体" w:hAnsi="Arial"/>
          <w:b/>
          <w:sz w:val="24"/>
          <w:lang w:eastAsia="en-US"/>
        </w:rPr>
        <w:t>Source: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B66684">
        <w:rPr>
          <w:rFonts w:ascii="Arial" w:eastAsia="宋体" w:hAnsi="Arial" w:hint="eastAsia"/>
          <w:b/>
          <w:sz w:val="24"/>
          <w:lang w:eastAsia="zh-CN"/>
        </w:rPr>
        <w:t>xxx</w:t>
      </w:r>
    </w:p>
    <w:p w14:paraId="19A5824F" w14:textId="502CFA09" w:rsidR="00D06054" w:rsidRPr="00D06054" w:rsidRDefault="10E42F8E" w:rsidP="10E42F8E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宋体" w:hAnsi="Arial"/>
          <w:b/>
          <w:bCs/>
          <w:sz w:val="24"/>
          <w:szCs w:val="24"/>
          <w:lang w:eastAsia="zh-CN"/>
        </w:rPr>
      </w:pPr>
      <w:r w:rsidRPr="10E42F8E">
        <w:rPr>
          <w:rFonts w:ascii="Arial" w:eastAsia="宋体" w:hAnsi="Arial"/>
          <w:b/>
          <w:bCs/>
          <w:sz w:val="24"/>
          <w:szCs w:val="24"/>
          <w:lang w:eastAsia="en-US"/>
        </w:rPr>
        <w:t>Title:</w:t>
      </w:r>
      <w:r w:rsidR="00D06054">
        <w:tab/>
      </w:r>
      <w:r w:rsidRPr="10E42F8E">
        <w:rPr>
          <w:rFonts w:ascii="Arial" w:eastAsia="宋体" w:hAnsi="Arial"/>
          <w:b/>
          <w:bCs/>
          <w:sz w:val="24"/>
          <w:szCs w:val="24"/>
          <w:lang w:eastAsia="en-US"/>
        </w:rPr>
        <w:t xml:space="preserve">Permanent Document on </w:t>
      </w:r>
      <w:r w:rsidR="00227727" w:rsidRPr="00227727">
        <w:rPr>
          <w:rFonts w:ascii="Arial" w:eastAsia="宋体" w:hAnsi="Arial"/>
          <w:b/>
          <w:bCs/>
          <w:sz w:val="24"/>
          <w:szCs w:val="24"/>
          <w:lang w:eastAsia="en-US"/>
        </w:rPr>
        <w:t>example deliverables</w:t>
      </w:r>
    </w:p>
    <w:p w14:paraId="098C8FF6" w14:textId="2F2ADCB8" w:rsidR="00D06054" w:rsidRPr="00D06054" w:rsidRDefault="10E42F8E" w:rsidP="10E42F8E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宋体" w:hAnsi="Arial"/>
          <w:b/>
          <w:bCs/>
          <w:sz w:val="24"/>
          <w:szCs w:val="24"/>
          <w:lang w:eastAsia="zh-CN"/>
        </w:rPr>
      </w:pPr>
      <w:r w:rsidRPr="10E42F8E">
        <w:rPr>
          <w:rFonts w:ascii="Arial" w:eastAsia="宋体" w:hAnsi="Arial"/>
          <w:b/>
          <w:bCs/>
          <w:sz w:val="24"/>
          <w:szCs w:val="24"/>
          <w:lang w:eastAsia="en-US"/>
        </w:rPr>
        <w:t xml:space="preserve"> </w:t>
      </w:r>
      <w:r w:rsidR="00D06054">
        <w:tab/>
      </w:r>
      <w:r w:rsidRPr="10E42F8E">
        <w:rPr>
          <w:rFonts w:ascii="Arial" w:eastAsia="宋体" w:hAnsi="Arial"/>
          <w:b/>
          <w:bCs/>
          <w:sz w:val="24"/>
          <w:szCs w:val="24"/>
          <w:lang w:eastAsia="en-US"/>
        </w:rPr>
        <w:t>for DaCAS</w:t>
      </w:r>
    </w:p>
    <w:p w14:paraId="707B821E" w14:textId="2E3E84E4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Document for: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7114DB">
        <w:rPr>
          <w:rFonts w:ascii="Arial" w:eastAsia="宋体" w:hAnsi="Arial"/>
          <w:b/>
          <w:sz w:val="24"/>
          <w:lang w:eastAsia="en-US"/>
        </w:rPr>
        <w:t>D</w:t>
      </w:r>
      <w:r>
        <w:rPr>
          <w:rFonts w:ascii="Arial" w:eastAsia="宋体" w:hAnsi="Arial"/>
          <w:b/>
          <w:sz w:val="24"/>
          <w:lang w:eastAsia="en-US"/>
        </w:rPr>
        <w:t>iscussion</w:t>
      </w:r>
      <w:r w:rsidR="009208A4">
        <w:rPr>
          <w:rFonts w:ascii="Arial" w:eastAsia="宋体" w:hAnsi="Arial" w:hint="eastAsia"/>
          <w:b/>
          <w:sz w:val="24"/>
          <w:lang w:eastAsia="zh-CN"/>
        </w:rPr>
        <w:t>&amp;</w:t>
      </w:r>
      <w:r w:rsidR="009208A4" w:rsidRPr="009208A4">
        <w:rPr>
          <w:rFonts w:ascii="Arial" w:hAnsi="Arial" w:cs="Arial"/>
          <w:b/>
          <w:bCs/>
        </w:rPr>
        <w:t xml:space="preserve"> </w:t>
      </w:r>
      <w:r w:rsidR="009208A4" w:rsidRPr="009208A4">
        <w:rPr>
          <w:rFonts w:ascii="Arial" w:eastAsia="宋体" w:hAnsi="Arial"/>
          <w:b/>
          <w:bCs/>
          <w:sz w:val="24"/>
          <w:lang w:eastAsia="zh-CN"/>
        </w:rPr>
        <w:t>Agreement</w:t>
      </w:r>
    </w:p>
    <w:p w14:paraId="75AB9D8E" w14:textId="17D6CE2A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>
        <w:rPr>
          <w:rFonts w:ascii="Arial" w:eastAsia="宋体" w:hAnsi="Arial"/>
          <w:b/>
          <w:sz w:val="24"/>
          <w:lang w:eastAsia="en-US"/>
        </w:rPr>
        <w:t>7.</w:t>
      </w:r>
      <w:r w:rsidR="001B1CDE">
        <w:rPr>
          <w:rFonts w:ascii="Arial" w:eastAsia="宋体" w:hAnsi="Arial" w:hint="eastAsia"/>
          <w:b/>
          <w:sz w:val="24"/>
          <w:lang w:eastAsia="zh-CN"/>
        </w:rPr>
        <w:t>6</w:t>
      </w:r>
    </w:p>
    <w:p w14:paraId="31DE6016" w14:textId="61264473" w:rsidR="00007F63" w:rsidRPr="00007F63" w:rsidRDefault="001F2DC4" w:rsidP="00597DDE">
      <w:pPr>
        <w:pStyle w:val="Heading1"/>
        <w:rPr>
          <w:b/>
          <w:bCs/>
        </w:rPr>
      </w:pPr>
      <w:r w:rsidRPr="001F2DC4">
        <w:rPr>
          <w:lang w:eastAsia="zh-CN"/>
        </w:rPr>
        <w:t>Introduction</w:t>
      </w:r>
    </w:p>
    <w:p w14:paraId="2883B72E" w14:textId="7AB5BE8E" w:rsidR="00D11A70" w:rsidRPr="00D11A70" w:rsidRDefault="00211E40" w:rsidP="00D11A70">
      <w:r w:rsidRPr="00211E40">
        <w:t>This document provides an overview of the progress, planning, tools, and results of sample solution</w:t>
      </w:r>
      <w:r w:rsidR="007114DB">
        <w:t>s</w:t>
      </w:r>
      <w:r w:rsidRPr="00211E40">
        <w:t xml:space="preserve"> for DaCAS.</w:t>
      </w:r>
    </w:p>
    <w:p w14:paraId="632131EF" w14:textId="77F92D7D" w:rsidR="007613C9" w:rsidRDefault="00A66199" w:rsidP="007613C9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0320F976" w14:textId="4EF604CA" w:rsidR="00C40ECF" w:rsidRDefault="00C403CC" w:rsidP="00C40ECF">
      <w:pPr>
        <w:pStyle w:val="Heading1"/>
      </w:pPr>
      <w:r>
        <w:rPr>
          <w:rFonts w:hint="eastAsia"/>
          <w:lang w:eastAsia="zh-CN"/>
        </w:rPr>
        <w:t xml:space="preserve"> </w:t>
      </w:r>
      <w:r w:rsidR="002D4572">
        <w:rPr>
          <w:lang w:eastAsia="zh-CN"/>
        </w:rPr>
        <w:t>S</w:t>
      </w:r>
      <w:r w:rsidR="002D4572" w:rsidRPr="002D4572">
        <w:rPr>
          <w:lang w:eastAsia="zh-CN"/>
        </w:rPr>
        <w:t>tructure</w:t>
      </w:r>
    </w:p>
    <w:p w14:paraId="673EB210" w14:textId="22E0CAF5" w:rsidR="00190734" w:rsidRDefault="00190734" w:rsidP="00190734">
      <w:pPr>
        <w:rPr>
          <w:lang w:eastAsia="zh-CN"/>
        </w:rPr>
      </w:pPr>
      <w:r>
        <w:rPr>
          <w:lang w:eastAsia="zh-CN"/>
        </w:rPr>
        <w:t>3.1</w:t>
      </w:r>
      <w:r>
        <w:rPr>
          <w:lang w:eastAsia="zh-CN"/>
        </w:rPr>
        <w:tab/>
        <w:t>Example solution 1</w:t>
      </w:r>
    </w:p>
    <w:p w14:paraId="6B41F9E9" w14:textId="629FB7A0" w:rsidR="00190734" w:rsidRDefault="00190734" w:rsidP="00190734">
      <w:pPr>
        <w:rPr>
          <w:lang w:eastAsia="zh-CN"/>
        </w:rPr>
      </w:pPr>
      <w:r>
        <w:rPr>
          <w:lang w:eastAsia="zh-CN"/>
        </w:rPr>
        <w:t>3.1.1</w:t>
      </w:r>
      <w:r>
        <w:rPr>
          <w:lang w:eastAsia="zh-CN"/>
        </w:rPr>
        <w:tab/>
        <w:t xml:space="preserve">General </w:t>
      </w:r>
    </w:p>
    <w:p w14:paraId="5D1D4146" w14:textId="54294B96" w:rsidR="00190734" w:rsidRDefault="00190734" w:rsidP="00190734">
      <w:pPr>
        <w:rPr>
          <w:lang w:eastAsia="zh-CN"/>
        </w:rPr>
      </w:pPr>
      <w:r>
        <w:rPr>
          <w:lang w:eastAsia="zh-CN"/>
        </w:rPr>
        <w:t>3.1.2</w:t>
      </w:r>
      <w:r>
        <w:rPr>
          <w:lang w:eastAsia="zh-CN"/>
        </w:rPr>
        <w:tab/>
        <w:t>Algorithmic description of example solution</w:t>
      </w:r>
    </w:p>
    <w:p w14:paraId="465E0E58" w14:textId="3E6DD04E" w:rsidR="00190734" w:rsidRDefault="00190734" w:rsidP="00190734">
      <w:pPr>
        <w:rPr>
          <w:lang w:eastAsia="zh-CN"/>
        </w:rPr>
      </w:pPr>
      <w:r>
        <w:rPr>
          <w:lang w:eastAsia="zh-CN"/>
        </w:rPr>
        <w:t>3.1.3</w:t>
      </w:r>
      <w:r>
        <w:rPr>
          <w:lang w:eastAsia="zh-CN"/>
        </w:rPr>
        <w:tab/>
        <w:t>Source code</w:t>
      </w:r>
    </w:p>
    <w:p w14:paraId="21591FBC" w14:textId="5E8CBEA8" w:rsidR="00190734" w:rsidRDefault="00190734" w:rsidP="00190734">
      <w:pPr>
        <w:rPr>
          <w:lang w:eastAsia="zh-CN"/>
        </w:rPr>
      </w:pPr>
      <w:r>
        <w:rPr>
          <w:lang w:eastAsia="zh-CN"/>
        </w:rPr>
        <w:t>3.1.4</w:t>
      </w:r>
      <w:r>
        <w:rPr>
          <w:lang w:eastAsia="zh-CN"/>
        </w:rPr>
        <w:tab/>
        <w:t>Test databse and demo</w:t>
      </w:r>
    </w:p>
    <w:p w14:paraId="732339FF" w14:textId="04C90BC1" w:rsidR="00190734" w:rsidRDefault="00190734" w:rsidP="00190734">
      <w:pPr>
        <w:rPr>
          <w:lang w:eastAsia="zh-CN"/>
        </w:rPr>
      </w:pPr>
      <w:r>
        <w:rPr>
          <w:lang w:eastAsia="zh-CN"/>
        </w:rPr>
        <w:t>3.1.5</w:t>
      </w:r>
      <w:r>
        <w:rPr>
          <w:lang w:eastAsia="zh-CN"/>
        </w:rPr>
        <w:tab/>
        <w:t>Evaluation and verification results</w:t>
      </w:r>
    </w:p>
    <w:p w14:paraId="06154272" w14:textId="736FED6F" w:rsidR="00190734" w:rsidRDefault="00190734" w:rsidP="00190734">
      <w:pPr>
        <w:rPr>
          <w:lang w:eastAsia="zh-CN"/>
        </w:rPr>
      </w:pPr>
      <w:r>
        <w:rPr>
          <w:lang w:eastAsia="zh-CN"/>
        </w:rPr>
        <w:t>3.1.6</w:t>
      </w:r>
      <w:r>
        <w:rPr>
          <w:lang w:eastAsia="zh-CN"/>
        </w:rPr>
        <w:tab/>
        <w:t>Complexity analysis of example solution</w:t>
      </w:r>
    </w:p>
    <w:p w14:paraId="3C8C433E" w14:textId="741B43F8" w:rsidR="00FE2A1C" w:rsidRDefault="00190734" w:rsidP="00190734">
      <w:pPr>
        <w:rPr>
          <w:lang w:eastAsia="zh-CN"/>
        </w:rPr>
      </w:pPr>
      <w:r>
        <w:rPr>
          <w:lang w:eastAsia="zh-CN"/>
        </w:rPr>
        <w:t>3.2</w:t>
      </w:r>
      <w:r>
        <w:rPr>
          <w:lang w:eastAsia="zh-CN"/>
        </w:rPr>
        <w:tab/>
        <w:t xml:space="preserve"> Example solution 2</w:t>
      </w:r>
    </w:p>
    <w:p w14:paraId="502C6F6C" w14:textId="77777777" w:rsidR="00FE2A1C" w:rsidRDefault="00FE2A1C" w:rsidP="00FE2A1C">
      <w:pPr>
        <w:rPr>
          <w:lang w:eastAsia="zh-CN"/>
        </w:rPr>
      </w:pPr>
    </w:p>
    <w:p w14:paraId="568B8DC7" w14:textId="77777777" w:rsidR="00FE2A1C" w:rsidRDefault="00FE2A1C" w:rsidP="00FE2A1C">
      <w:pPr>
        <w:rPr>
          <w:lang w:eastAsia="zh-CN"/>
        </w:rPr>
      </w:pPr>
    </w:p>
    <w:p w14:paraId="00B32DC3" w14:textId="77777777" w:rsidR="00FE2A1C" w:rsidRDefault="00FE2A1C" w:rsidP="00FE2A1C">
      <w:pPr>
        <w:rPr>
          <w:lang w:eastAsia="zh-CN"/>
        </w:rPr>
      </w:pPr>
    </w:p>
    <w:p w14:paraId="1C81EC3C" w14:textId="77777777" w:rsidR="00FE2A1C" w:rsidRDefault="00FE2A1C" w:rsidP="00FE2A1C">
      <w:pPr>
        <w:rPr>
          <w:lang w:eastAsia="zh-CN"/>
        </w:rPr>
      </w:pPr>
    </w:p>
    <w:p w14:paraId="101D32D3" w14:textId="77777777" w:rsidR="00FE2A1C" w:rsidRDefault="00FE2A1C" w:rsidP="00FE2A1C">
      <w:pPr>
        <w:rPr>
          <w:lang w:eastAsia="zh-CN"/>
        </w:rPr>
      </w:pPr>
    </w:p>
    <w:p w14:paraId="0FA12183" w14:textId="77777777" w:rsidR="00FE2A1C" w:rsidRDefault="00FE2A1C" w:rsidP="00FE2A1C">
      <w:pPr>
        <w:rPr>
          <w:lang w:eastAsia="zh-CN"/>
        </w:rPr>
      </w:pPr>
    </w:p>
    <w:p w14:paraId="1B383444" w14:textId="77777777" w:rsidR="00FE2A1C" w:rsidRDefault="00FE2A1C" w:rsidP="00FE2A1C">
      <w:pPr>
        <w:rPr>
          <w:lang w:eastAsia="zh-CN"/>
        </w:rPr>
      </w:pPr>
    </w:p>
    <w:p w14:paraId="037C0A78" w14:textId="77777777" w:rsidR="00FE2A1C" w:rsidRDefault="00FE2A1C" w:rsidP="00FE2A1C">
      <w:pPr>
        <w:rPr>
          <w:lang w:eastAsia="zh-CN"/>
        </w:rPr>
      </w:pPr>
    </w:p>
    <w:p w14:paraId="4B8453B9" w14:textId="77777777" w:rsidR="00FE2A1C" w:rsidRDefault="00FE2A1C" w:rsidP="00FE2A1C">
      <w:pPr>
        <w:rPr>
          <w:lang w:eastAsia="zh-CN"/>
        </w:rPr>
      </w:pPr>
    </w:p>
    <w:p w14:paraId="419DAA72" w14:textId="77777777" w:rsidR="00FE2A1C" w:rsidRDefault="00FE2A1C" w:rsidP="00FE2A1C">
      <w:pPr>
        <w:rPr>
          <w:lang w:eastAsia="zh-CN"/>
        </w:rPr>
      </w:pPr>
    </w:p>
    <w:p w14:paraId="275840D0" w14:textId="77777777" w:rsidR="00FE2A1C" w:rsidRPr="00FE2A1C" w:rsidRDefault="00FE2A1C" w:rsidP="00FE2A1C">
      <w:pPr>
        <w:rPr>
          <w:lang w:eastAsia="zh-CN"/>
        </w:rPr>
      </w:pPr>
    </w:p>
    <w:p w14:paraId="63667EA8" w14:textId="1C3F0E61" w:rsidR="00DF0A40" w:rsidRDefault="10E42F8E" w:rsidP="00DF0A40">
      <w:pPr>
        <w:pStyle w:val="Heading1"/>
        <w:rPr>
          <w:lang w:eastAsia="zh-CN"/>
        </w:rPr>
      </w:pPr>
      <w:r w:rsidRPr="10E42F8E">
        <w:rPr>
          <w:lang w:eastAsia="zh-CN"/>
        </w:rPr>
        <w:lastRenderedPageBreak/>
        <w:t>Conclusion</w:t>
      </w:r>
    </w:p>
    <w:p w14:paraId="3984C3DA" w14:textId="58816D99" w:rsidR="003134F9" w:rsidRDefault="003134F9" w:rsidP="003134F9">
      <w:pPr>
        <w:rPr>
          <w:lang w:eastAsia="zh-CN"/>
        </w:rPr>
      </w:pPr>
      <w:r>
        <w:rPr>
          <w:lang w:eastAsia="zh-CN"/>
        </w:rPr>
        <w:t xml:space="preserve">This permanent document is used to track the progress of </w:t>
      </w:r>
      <w:r>
        <w:rPr>
          <w:rFonts w:hint="eastAsia"/>
          <w:lang w:eastAsia="zh-CN"/>
        </w:rPr>
        <w:t xml:space="preserve">defining the </w:t>
      </w:r>
      <w:r w:rsidRPr="003134F9">
        <w:rPr>
          <w:lang w:eastAsia="zh-CN"/>
        </w:rPr>
        <w:t>example deliverables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DaCAS.</w:t>
      </w:r>
    </w:p>
    <w:p w14:paraId="70A40439" w14:textId="30EBF226" w:rsidR="10E42F8E" w:rsidRDefault="10E42F8E" w:rsidP="10E42F8E"/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5C175F6E" w14:textId="45ADD0DC" w:rsidR="00187029" w:rsidRPr="00DD1390" w:rsidRDefault="00237A68" w:rsidP="00F06FC0">
      <w:pPr>
        <w:pStyle w:val="ListParagraph"/>
        <w:keepNext/>
        <w:numPr>
          <w:ilvl w:val="0"/>
          <w:numId w:val="29"/>
        </w:numPr>
        <w:tabs>
          <w:tab w:val="left" w:pos="2127"/>
        </w:tabs>
        <w:outlineLvl w:val="1"/>
        <w:rPr>
          <w:bCs/>
        </w:rPr>
      </w:pPr>
      <w:r w:rsidRPr="00DD1390">
        <w:rPr>
          <w:bCs/>
        </w:rPr>
        <w:t>S4aA250018: [DaCAS] on deliverables</w:t>
      </w: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8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40112" w14:textId="77777777" w:rsidR="00FD2D97" w:rsidRDefault="00FD2D97" w:rsidP="00560A01">
      <w:pPr>
        <w:spacing w:after="0"/>
      </w:pPr>
      <w:r>
        <w:separator/>
      </w:r>
    </w:p>
  </w:endnote>
  <w:endnote w:type="continuationSeparator" w:id="0">
    <w:p w14:paraId="5D317C58" w14:textId="77777777" w:rsidR="00FD2D97" w:rsidRDefault="00FD2D97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72E21" w14:textId="77777777" w:rsidR="00FD2D97" w:rsidRDefault="00FD2D97" w:rsidP="00560A01">
      <w:pPr>
        <w:spacing w:after="0"/>
      </w:pPr>
      <w:r>
        <w:separator/>
      </w:r>
    </w:p>
  </w:footnote>
  <w:footnote w:type="continuationSeparator" w:id="0">
    <w:p w14:paraId="4787A03B" w14:textId="77777777" w:rsidR="00FD2D97" w:rsidRDefault="00FD2D97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4E2F8" w14:textId="77777777" w:rsidR="00E12B4A" w:rsidRPr="0084724A" w:rsidRDefault="00E12B4A" w:rsidP="00E12B4A">
    <w:pPr>
      <w:tabs>
        <w:tab w:val="left" w:pos="2903"/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132</w:t>
    </w:r>
    <w:r w:rsidRPr="0084724A">
      <w:rPr>
        <w:rFonts w:cs="Arial"/>
        <w:b/>
        <w:i/>
      </w:rPr>
      <w:tab/>
    </w:r>
    <w:r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8C6011">
      <w:rPr>
        <w:rFonts w:cs="Arial"/>
        <w:b/>
        <w:i/>
        <w:sz w:val="28"/>
        <w:szCs w:val="28"/>
      </w:rPr>
      <w:t>S4-25</w:t>
    </w:r>
    <w:r>
      <w:rPr>
        <w:rFonts w:cs="Arial"/>
        <w:b/>
        <w:i/>
        <w:sz w:val="28"/>
        <w:szCs w:val="28"/>
      </w:rPr>
      <w:t>xxxx</w:t>
    </w:r>
  </w:p>
  <w:p w14:paraId="75E9528F" w14:textId="2349F2BC" w:rsidR="008C26AF" w:rsidRPr="00E12B4A" w:rsidRDefault="00E12B4A" w:rsidP="00E12B4A">
    <w:pPr>
      <w:tabs>
        <w:tab w:val="right" w:pos="9360"/>
      </w:tabs>
      <w:rPr>
        <w:lang w:val="en-US"/>
      </w:rPr>
    </w:pPr>
    <w:r>
      <w:rPr>
        <w:rFonts w:cs="Arial"/>
        <w:lang w:eastAsia="zh-CN"/>
      </w:rPr>
      <w:t xml:space="preserve">Fukuoka City, Japan, 19-23 May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5</w:t>
    </w:r>
    <w:r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903737F"/>
    <w:multiLevelType w:val="hybridMultilevel"/>
    <w:tmpl w:val="508215AA"/>
    <w:lvl w:ilvl="0" w:tplc="B6822FC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7" w15:restartNumberingAfterBreak="0">
    <w:nsid w:val="7B1A6D84"/>
    <w:multiLevelType w:val="multilevel"/>
    <w:tmpl w:val="6D664B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7"/>
  </w:num>
  <w:num w:numId="9" w16cid:durableId="443230506">
    <w:abstractNumId w:val="15"/>
  </w:num>
  <w:num w:numId="10" w16cid:durableId="297731602">
    <w:abstractNumId w:val="8"/>
  </w:num>
  <w:num w:numId="11" w16cid:durableId="1961186467">
    <w:abstractNumId w:val="14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6"/>
  </w:num>
  <w:num w:numId="16" w16cid:durableId="1281759846">
    <w:abstractNumId w:val="9"/>
  </w:num>
  <w:num w:numId="17" w16cid:durableId="874081529">
    <w:abstractNumId w:val="17"/>
  </w:num>
  <w:num w:numId="18" w16cid:durableId="1566524682">
    <w:abstractNumId w:val="17"/>
  </w:num>
  <w:num w:numId="19" w16cid:durableId="1591426798">
    <w:abstractNumId w:val="17"/>
  </w:num>
  <w:num w:numId="20" w16cid:durableId="1595359879">
    <w:abstractNumId w:val="17"/>
  </w:num>
  <w:num w:numId="21" w16cid:durableId="1630698879">
    <w:abstractNumId w:val="17"/>
  </w:num>
  <w:num w:numId="22" w16cid:durableId="237255039">
    <w:abstractNumId w:val="17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73399661">
    <w:abstractNumId w:val="17"/>
  </w:num>
  <w:num w:numId="29" w16cid:durableId="19862746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07F63"/>
    <w:rsid w:val="000110FD"/>
    <w:rsid w:val="00011D37"/>
    <w:rsid w:val="000207F3"/>
    <w:rsid w:val="0003021D"/>
    <w:rsid w:val="00040046"/>
    <w:rsid w:val="00041DF2"/>
    <w:rsid w:val="00042CA6"/>
    <w:rsid w:val="00043188"/>
    <w:rsid w:val="00053D6E"/>
    <w:rsid w:val="00055775"/>
    <w:rsid w:val="000664D8"/>
    <w:rsid w:val="0007266E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C628D"/>
    <w:rsid w:val="000D5309"/>
    <w:rsid w:val="000D565B"/>
    <w:rsid w:val="000D6E3E"/>
    <w:rsid w:val="000E3823"/>
    <w:rsid w:val="000E6504"/>
    <w:rsid w:val="000F720C"/>
    <w:rsid w:val="000F7ECB"/>
    <w:rsid w:val="000F7F0C"/>
    <w:rsid w:val="0011070D"/>
    <w:rsid w:val="001263E2"/>
    <w:rsid w:val="00146414"/>
    <w:rsid w:val="00150243"/>
    <w:rsid w:val="00151CA8"/>
    <w:rsid w:val="00152080"/>
    <w:rsid w:val="00152572"/>
    <w:rsid w:val="00153B4E"/>
    <w:rsid w:val="00154A00"/>
    <w:rsid w:val="00155932"/>
    <w:rsid w:val="00157158"/>
    <w:rsid w:val="001572E4"/>
    <w:rsid w:val="0016167C"/>
    <w:rsid w:val="001655CA"/>
    <w:rsid w:val="00167348"/>
    <w:rsid w:val="00170C10"/>
    <w:rsid w:val="00175235"/>
    <w:rsid w:val="00180D2A"/>
    <w:rsid w:val="00182A25"/>
    <w:rsid w:val="0018355D"/>
    <w:rsid w:val="00183983"/>
    <w:rsid w:val="00186BDB"/>
    <w:rsid w:val="00187029"/>
    <w:rsid w:val="001877F1"/>
    <w:rsid w:val="00190734"/>
    <w:rsid w:val="001943C3"/>
    <w:rsid w:val="00195051"/>
    <w:rsid w:val="001A4D81"/>
    <w:rsid w:val="001A4DFC"/>
    <w:rsid w:val="001A5F65"/>
    <w:rsid w:val="001B1021"/>
    <w:rsid w:val="001B1CDE"/>
    <w:rsid w:val="001B2764"/>
    <w:rsid w:val="001C6E2A"/>
    <w:rsid w:val="001E0528"/>
    <w:rsid w:val="001F044F"/>
    <w:rsid w:val="001F1E47"/>
    <w:rsid w:val="001F2DC4"/>
    <w:rsid w:val="001F4255"/>
    <w:rsid w:val="001F5766"/>
    <w:rsid w:val="00201520"/>
    <w:rsid w:val="002017AE"/>
    <w:rsid w:val="00201D9E"/>
    <w:rsid w:val="00203B65"/>
    <w:rsid w:val="0020647A"/>
    <w:rsid w:val="00211E40"/>
    <w:rsid w:val="002122E1"/>
    <w:rsid w:val="00212AAF"/>
    <w:rsid w:val="00213C8B"/>
    <w:rsid w:val="00217385"/>
    <w:rsid w:val="00217FFA"/>
    <w:rsid w:val="002207AF"/>
    <w:rsid w:val="00222D66"/>
    <w:rsid w:val="00223D19"/>
    <w:rsid w:val="00227727"/>
    <w:rsid w:val="00237A68"/>
    <w:rsid w:val="00237FF7"/>
    <w:rsid w:val="0026425B"/>
    <w:rsid w:val="00290ED0"/>
    <w:rsid w:val="00293D9E"/>
    <w:rsid w:val="00294A88"/>
    <w:rsid w:val="002A359C"/>
    <w:rsid w:val="002A7273"/>
    <w:rsid w:val="002B09A1"/>
    <w:rsid w:val="002B3526"/>
    <w:rsid w:val="002C1122"/>
    <w:rsid w:val="002C31EC"/>
    <w:rsid w:val="002D2BEC"/>
    <w:rsid w:val="002D4572"/>
    <w:rsid w:val="002D7E49"/>
    <w:rsid w:val="002E11BC"/>
    <w:rsid w:val="002E527B"/>
    <w:rsid w:val="00301278"/>
    <w:rsid w:val="00301B25"/>
    <w:rsid w:val="003038EF"/>
    <w:rsid w:val="00304124"/>
    <w:rsid w:val="00312F0A"/>
    <w:rsid w:val="003134F9"/>
    <w:rsid w:val="003145B8"/>
    <w:rsid w:val="00315436"/>
    <w:rsid w:val="00316900"/>
    <w:rsid w:val="00320C63"/>
    <w:rsid w:val="00322127"/>
    <w:rsid w:val="00322E9D"/>
    <w:rsid w:val="00325115"/>
    <w:rsid w:val="00341D1A"/>
    <w:rsid w:val="00342448"/>
    <w:rsid w:val="00343BC2"/>
    <w:rsid w:val="00343F41"/>
    <w:rsid w:val="00344E68"/>
    <w:rsid w:val="00352839"/>
    <w:rsid w:val="00355F5E"/>
    <w:rsid w:val="00364BB6"/>
    <w:rsid w:val="00371036"/>
    <w:rsid w:val="0037755C"/>
    <w:rsid w:val="003804A9"/>
    <w:rsid w:val="0038176E"/>
    <w:rsid w:val="003821CA"/>
    <w:rsid w:val="00383F1E"/>
    <w:rsid w:val="00387169"/>
    <w:rsid w:val="00391A3B"/>
    <w:rsid w:val="00391ABE"/>
    <w:rsid w:val="0039582B"/>
    <w:rsid w:val="003A30F8"/>
    <w:rsid w:val="003B1D5F"/>
    <w:rsid w:val="003B375A"/>
    <w:rsid w:val="003B3A7F"/>
    <w:rsid w:val="003B596B"/>
    <w:rsid w:val="003B69FD"/>
    <w:rsid w:val="003F7927"/>
    <w:rsid w:val="00402CD0"/>
    <w:rsid w:val="00406428"/>
    <w:rsid w:val="00415AA1"/>
    <w:rsid w:val="0041645D"/>
    <w:rsid w:val="00417C7B"/>
    <w:rsid w:val="0042051B"/>
    <w:rsid w:val="00425334"/>
    <w:rsid w:val="004268AA"/>
    <w:rsid w:val="00435BC7"/>
    <w:rsid w:val="00442E6E"/>
    <w:rsid w:val="00453872"/>
    <w:rsid w:val="0045428D"/>
    <w:rsid w:val="00455568"/>
    <w:rsid w:val="00465355"/>
    <w:rsid w:val="00471B57"/>
    <w:rsid w:val="00472BB0"/>
    <w:rsid w:val="0049199B"/>
    <w:rsid w:val="004A36A9"/>
    <w:rsid w:val="004A3EB1"/>
    <w:rsid w:val="004B0DF3"/>
    <w:rsid w:val="004B21EF"/>
    <w:rsid w:val="004B47F9"/>
    <w:rsid w:val="004B5AE0"/>
    <w:rsid w:val="004B6549"/>
    <w:rsid w:val="004B6962"/>
    <w:rsid w:val="004C2509"/>
    <w:rsid w:val="004C31D6"/>
    <w:rsid w:val="004C6A01"/>
    <w:rsid w:val="004E4892"/>
    <w:rsid w:val="004F1B50"/>
    <w:rsid w:val="004F3EC9"/>
    <w:rsid w:val="00501905"/>
    <w:rsid w:val="00505419"/>
    <w:rsid w:val="005058BA"/>
    <w:rsid w:val="00507961"/>
    <w:rsid w:val="00513E95"/>
    <w:rsid w:val="00515B98"/>
    <w:rsid w:val="005206D1"/>
    <w:rsid w:val="0052140B"/>
    <w:rsid w:val="0052602D"/>
    <w:rsid w:val="0052641D"/>
    <w:rsid w:val="0052671F"/>
    <w:rsid w:val="0052778D"/>
    <w:rsid w:val="00531813"/>
    <w:rsid w:val="0053335C"/>
    <w:rsid w:val="00533A79"/>
    <w:rsid w:val="005346FF"/>
    <w:rsid w:val="00535FE6"/>
    <w:rsid w:val="00536E58"/>
    <w:rsid w:val="00547035"/>
    <w:rsid w:val="00560A01"/>
    <w:rsid w:val="0056182B"/>
    <w:rsid w:val="0056548D"/>
    <w:rsid w:val="00566227"/>
    <w:rsid w:val="00571576"/>
    <w:rsid w:val="00577D05"/>
    <w:rsid w:val="00597DDE"/>
    <w:rsid w:val="005A5747"/>
    <w:rsid w:val="005A6D36"/>
    <w:rsid w:val="005B03AD"/>
    <w:rsid w:val="005B18E8"/>
    <w:rsid w:val="005B766A"/>
    <w:rsid w:val="005C1B6C"/>
    <w:rsid w:val="005C4F02"/>
    <w:rsid w:val="005D7B64"/>
    <w:rsid w:val="005E41D4"/>
    <w:rsid w:val="005E49AE"/>
    <w:rsid w:val="005F2D82"/>
    <w:rsid w:val="006017F5"/>
    <w:rsid w:val="006024E6"/>
    <w:rsid w:val="00603A70"/>
    <w:rsid w:val="00604BBD"/>
    <w:rsid w:val="006107CE"/>
    <w:rsid w:val="00613CC2"/>
    <w:rsid w:val="00617ACC"/>
    <w:rsid w:val="006231BE"/>
    <w:rsid w:val="006271B2"/>
    <w:rsid w:val="00633F10"/>
    <w:rsid w:val="00641C82"/>
    <w:rsid w:val="0064246D"/>
    <w:rsid w:val="006434A1"/>
    <w:rsid w:val="0065486C"/>
    <w:rsid w:val="00663346"/>
    <w:rsid w:val="0066576E"/>
    <w:rsid w:val="006658AC"/>
    <w:rsid w:val="0067298B"/>
    <w:rsid w:val="006775E6"/>
    <w:rsid w:val="006818F0"/>
    <w:rsid w:val="00692701"/>
    <w:rsid w:val="00693BF1"/>
    <w:rsid w:val="006B1E37"/>
    <w:rsid w:val="006B65E7"/>
    <w:rsid w:val="006C24AE"/>
    <w:rsid w:val="006D7638"/>
    <w:rsid w:val="006D7891"/>
    <w:rsid w:val="006E1361"/>
    <w:rsid w:val="006F24D1"/>
    <w:rsid w:val="006F2CBB"/>
    <w:rsid w:val="00710AC1"/>
    <w:rsid w:val="007114DB"/>
    <w:rsid w:val="0071606C"/>
    <w:rsid w:val="00734239"/>
    <w:rsid w:val="00753449"/>
    <w:rsid w:val="0075373D"/>
    <w:rsid w:val="007613C9"/>
    <w:rsid w:val="007628C9"/>
    <w:rsid w:val="0076494F"/>
    <w:rsid w:val="00771004"/>
    <w:rsid w:val="00772536"/>
    <w:rsid w:val="00785513"/>
    <w:rsid w:val="00793CD3"/>
    <w:rsid w:val="007946BC"/>
    <w:rsid w:val="00796253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C7F84"/>
    <w:rsid w:val="007D0BAB"/>
    <w:rsid w:val="007D3B5B"/>
    <w:rsid w:val="007D76F0"/>
    <w:rsid w:val="007E02C0"/>
    <w:rsid w:val="007E2FE7"/>
    <w:rsid w:val="007E5E41"/>
    <w:rsid w:val="007F117A"/>
    <w:rsid w:val="007F7137"/>
    <w:rsid w:val="00800978"/>
    <w:rsid w:val="00802892"/>
    <w:rsid w:val="00811363"/>
    <w:rsid w:val="0081420E"/>
    <w:rsid w:val="0083569D"/>
    <w:rsid w:val="0084345A"/>
    <w:rsid w:val="00854F83"/>
    <w:rsid w:val="0085583E"/>
    <w:rsid w:val="00857BCB"/>
    <w:rsid w:val="00867A24"/>
    <w:rsid w:val="00867EE5"/>
    <w:rsid w:val="00881C1C"/>
    <w:rsid w:val="00895148"/>
    <w:rsid w:val="008A3507"/>
    <w:rsid w:val="008B3276"/>
    <w:rsid w:val="008B7304"/>
    <w:rsid w:val="008C26AF"/>
    <w:rsid w:val="008C2B0D"/>
    <w:rsid w:val="008C3DAE"/>
    <w:rsid w:val="008C4107"/>
    <w:rsid w:val="008F244F"/>
    <w:rsid w:val="008F456D"/>
    <w:rsid w:val="008F7015"/>
    <w:rsid w:val="00904FFC"/>
    <w:rsid w:val="0091201E"/>
    <w:rsid w:val="009138D1"/>
    <w:rsid w:val="00913B0C"/>
    <w:rsid w:val="0091715E"/>
    <w:rsid w:val="00917FF8"/>
    <w:rsid w:val="009208A4"/>
    <w:rsid w:val="00922AB3"/>
    <w:rsid w:val="009340DB"/>
    <w:rsid w:val="00945933"/>
    <w:rsid w:val="009630C3"/>
    <w:rsid w:val="00966560"/>
    <w:rsid w:val="00971D8E"/>
    <w:rsid w:val="00975CA0"/>
    <w:rsid w:val="00981975"/>
    <w:rsid w:val="0099250E"/>
    <w:rsid w:val="0099508D"/>
    <w:rsid w:val="009A6C0A"/>
    <w:rsid w:val="009B00E6"/>
    <w:rsid w:val="009B09A8"/>
    <w:rsid w:val="009C1607"/>
    <w:rsid w:val="009C516D"/>
    <w:rsid w:val="009D6055"/>
    <w:rsid w:val="009E20E2"/>
    <w:rsid w:val="009E566D"/>
    <w:rsid w:val="009F2F1C"/>
    <w:rsid w:val="009F4072"/>
    <w:rsid w:val="00A056A3"/>
    <w:rsid w:val="00A11524"/>
    <w:rsid w:val="00A232F0"/>
    <w:rsid w:val="00A31168"/>
    <w:rsid w:val="00A31F60"/>
    <w:rsid w:val="00A33247"/>
    <w:rsid w:val="00A33EF6"/>
    <w:rsid w:val="00A47BFE"/>
    <w:rsid w:val="00A548A2"/>
    <w:rsid w:val="00A55265"/>
    <w:rsid w:val="00A56DFD"/>
    <w:rsid w:val="00A60356"/>
    <w:rsid w:val="00A64680"/>
    <w:rsid w:val="00A66199"/>
    <w:rsid w:val="00A776EC"/>
    <w:rsid w:val="00A8053E"/>
    <w:rsid w:val="00A82EF5"/>
    <w:rsid w:val="00A85A46"/>
    <w:rsid w:val="00A87BB3"/>
    <w:rsid w:val="00A903BB"/>
    <w:rsid w:val="00A96BA2"/>
    <w:rsid w:val="00AA173D"/>
    <w:rsid w:val="00AA1DCE"/>
    <w:rsid w:val="00AA3769"/>
    <w:rsid w:val="00AB4F96"/>
    <w:rsid w:val="00AC0185"/>
    <w:rsid w:val="00AC51D1"/>
    <w:rsid w:val="00AC7EE5"/>
    <w:rsid w:val="00AC7FAF"/>
    <w:rsid w:val="00AD617E"/>
    <w:rsid w:val="00AD7D42"/>
    <w:rsid w:val="00AE11EF"/>
    <w:rsid w:val="00AE4980"/>
    <w:rsid w:val="00AE747C"/>
    <w:rsid w:val="00B039BE"/>
    <w:rsid w:val="00B11AAB"/>
    <w:rsid w:val="00B173FC"/>
    <w:rsid w:val="00B203AB"/>
    <w:rsid w:val="00B30653"/>
    <w:rsid w:val="00B33B52"/>
    <w:rsid w:val="00B36A11"/>
    <w:rsid w:val="00B378E3"/>
    <w:rsid w:val="00B405A8"/>
    <w:rsid w:val="00B40BBD"/>
    <w:rsid w:val="00B44FCA"/>
    <w:rsid w:val="00B46BDB"/>
    <w:rsid w:val="00B62F13"/>
    <w:rsid w:val="00B66684"/>
    <w:rsid w:val="00B67BE4"/>
    <w:rsid w:val="00B86026"/>
    <w:rsid w:val="00B87166"/>
    <w:rsid w:val="00B90A92"/>
    <w:rsid w:val="00B9366E"/>
    <w:rsid w:val="00B96012"/>
    <w:rsid w:val="00BA007E"/>
    <w:rsid w:val="00BA1418"/>
    <w:rsid w:val="00BA5A75"/>
    <w:rsid w:val="00BA7A49"/>
    <w:rsid w:val="00BB0057"/>
    <w:rsid w:val="00BB1C76"/>
    <w:rsid w:val="00BC4AB8"/>
    <w:rsid w:val="00BC4F6B"/>
    <w:rsid w:val="00BC58F7"/>
    <w:rsid w:val="00BD053B"/>
    <w:rsid w:val="00BD3325"/>
    <w:rsid w:val="00BE110F"/>
    <w:rsid w:val="00BE6CB2"/>
    <w:rsid w:val="00BF621F"/>
    <w:rsid w:val="00C02530"/>
    <w:rsid w:val="00C032A3"/>
    <w:rsid w:val="00C07446"/>
    <w:rsid w:val="00C07BE5"/>
    <w:rsid w:val="00C12F72"/>
    <w:rsid w:val="00C1316C"/>
    <w:rsid w:val="00C1627F"/>
    <w:rsid w:val="00C16D0F"/>
    <w:rsid w:val="00C25601"/>
    <w:rsid w:val="00C25CD4"/>
    <w:rsid w:val="00C31584"/>
    <w:rsid w:val="00C31B41"/>
    <w:rsid w:val="00C34F1B"/>
    <w:rsid w:val="00C37C4F"/>
    <w:rsid w:val="00C403CC"/>
    <w:rsid w:val="00C40ECF"/>
    <w:rsid w:val="00C43364"/>
    <w:rsid w:val="00C5006C"/>
    <w:rsid w:val="00C56692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56DA"/>
    <w:rsid w:val="00C85360"/>
    <w:rsid w:val="00C8612E"/>
    <w:rsid w:val="00C902F6"/>
    <w:rsid w:val="00C90719"/>
    <w:rsid w:val="00C955BA"/>
    <w:rsid w:val="00C969AB"/>
    <w:rsid w:val="00CA09E4"/>
    <w:rsid w:val="00CA5651"/>
    <w:rsid w:val="00CA79BB"/>
    <w:rsid w:val="00CB4989"/>
    <w:rsid w:val="00CB59BE"/>
    <w:rsid w:val="00CC113C"/>
    <w:rsid w:val="00CC2B45"/>
    <w:rsid w:val="00CC358C"/>
    <w:rsid w:val="00CC7D3E"/>
    <w:rsid w:val="00CD2E80"/>
    <w:rsid w:val="00CE2E80"/>
    <w:rsid w:val="00CF0635"/>
    <w:rsid w:val="00CF46B3"/>
    <w:rsid w:val="00CF790A"/>
    <w:rsid w:val="00D033E7"/>
    <w:rsid w:val="00D04885"/>
    <w:rsid w:val="00D05466"/>
    <w:rsid w:val="00D06054"/>
    <w:rsid w:val="00D0651C"/>
    <w:rsid w:val="00D06E5B"/>
    <w:rsid w:val="00D078E9"/>
    <w:rsid w:val="00D11A70"/>
    <w:rsid w:val="00D12DF4"/>
    <w:rsid w:val="00D15C26"/>
    <w:rsid w:val="00D21AEB"/>
    <w:rsid w:val="00D22D4B"/>
    <w:rsid w:val="00D27478"/>
    <w:rsid w:val="00D311D6"/>
    <w:rsid w:val="00D357D3"/>
    <w:rsid w:val="00D36A48"/>
    <w:rsid w:val="00D36B71"/>
    <w:rsid w:val="00D426BD"/>
    <w:rsid w:val="00D46CAC"/>
    <w:rsid w:val="00D57B53"/>
    <w:rsid w:val="00D713FC"/>
    <w:rsid w:val="00D71530"/>
    <w:rsid w:val="00D72582"/>
    <w:rsid w:val="00D7474F"/>
    <w:rsid w:val="00D7504D"/>
    <w:rsid w:val="00D80830"/>
    <w:rsid w:val="00D87994"/>
    <w:rsid w:val="00D9163A"/>
    <w:rsid w:val="00DA277E"/>
    <w:rsid w:val="00DA5EAD"/>
    <w:rsid w:val="00DA70DA"/>
    <w:rsid w:val="00DB0656"/>
    <w:rsid w:val="00DB1F46"/>
    <w:rsid w:val="00DB37EE"/>
    <w:rsid w:val="00DB3FA7"/>
    <w:rsid w:val="00DC278D"/>
    <w:rsid w:val="00DC7921"/>
    <w:rsid w:val="00DD1390"/>
    <w:rsid w:val="00DD6307"/>
    <w:rsid w:val="00DE0E95"/>
    <w:rsid w:val="00DF0A40"/>
    <w:rsid w:val="00DF0AF4"/>
    <w:rsid w:val="00DF19C6"/>
    <w:rsid w:val="00DF235A"/>
    <w:rsid w:val="00DF3D46"/>
    <w:rsid w:val="00DF4508"/>
    <w:rsid w:val="00E03C6D"/>
    <w:rsid w:val="00E03C80"/>
    <w:rsid w:val="00E068EE"/>
    <w:rsid w:val="00E12872"/>
    <w:rsid w:val="00E12B4A"/>
    <w:rsid w:val="00E2171F"/>
    <w:rsid w:val="00E33499"/>
    <w:rsid w:val="00E33D04"/>
    <w:rsid w:val="00E33ECA"/>
    <w:rsid w:val="00E41F0B"/>
    <w:rsid w:val="00E51C37"/>
    <w:rsid w:val="00E5617D"/>
    <w:rsid w:val="00E631B1"/>
    <w:rsid w:val="00E70DA8"/>
    <w:rsid w:val="00E70E51"/>
    <w:rsid w:val="00E715EC"/>
    <w:rsid w:val="00E72D37"/>
    <w:rsid w:val="00E74A97"/>
    <w:rsid w:val="00E95ABD"/>
    <w:rsid w:val="00E966BA"/>
    <w:rsid w:val="00EB4754"/>
    <w:rsid w:val="00EB6329"/>
    <w:rsid w:val="00EB63CE"/>
    <w:rsid w:val="00EE04BB"/>
    <w:rsid w:val="00EE6520"/>
    <w:rsid w:val="00EF7F4B"/>
    <w:rsid w:val="00F01643"/>
    <w:rsid w:val="00F03173"/>
    <w:rsid w:val="00F04279"/>
    <w:rsid w:val="00F04967"/>
    <w:rsid w:val="00F06287"/>
    <w:rsid w:val="00F06FC0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402E1"/>
    <w:rsid w:val="00F44441"/>
    <w:rsid w:val="00F51BF7"/>
    <w:rsid w:val="00F62CB5"/>
    <w:rsid w:val="00F65A75"/>
    <w:rsid w:val="00F664F7"/>
    <w:rsid w:val="00F678C0"/>
    <w:rsid w:val="00F67F3F"/>
    <w:rsid w:val="00F70AC0"/>
    <w:rsid w:val="00F714C8"/>
    <w:rsid w:val="00F74143"/>
    <w:rsid w:val="00F83556"/>
    <w:rsid w:val="00F940DA"/>
    <w:rsid w:val="00F96480"/>
    <w:rsid w:val="00FB4FA8"/>
    <w:rsid w:val="00FB57D2"/>
    <w:rsid w:val="00FB5C10"/>
    <w:rsid w:val="00FC01AB"/>
    <w:rsid w:val="00FC04CC"/>
    <w:rsid w:val="00FC1C31"/>
    <w:rsid w:val="00FC7264"/>
    <w:rsid w:val="00FC7A01"/>
    <w:rsid w:val="00FD22BD"/>
    <w:rsid w:val="00FD27E6"/>
    <w:rsid w:val="00FD2D97"/>
    <w:rsid w:val="00FD363F"/>
    <w:rsid w:val="00FD3870"/>
    <w:rsid w:val="00FD4922"/>
    <w:rsid w:val="00FE2A1C"/>
    <w:rsid w:val="00FE418B"/>
    <w:rsid w:val="00FE5434"/>
    <w:rsid w:val="00FF18EF"/>
    <w:rsid w:val="00FF2C35"/>
    <w:rsid w:val="00FF5C1F"/>
    <w:rsid w:val="10E42F8E"/>
    <w:rsid w:val="3802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114D6B6C-A8A2-4458-A775-F1884CBF1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character" w:styleId="Hyperlink">
    <w:name w:val="Hyperlink"/>
    <w:basedOn w:val="DefaultParagraphFont"/>
    <w:rsid w:val="00007F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7F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42</TotalTime>
  <Pages>2</Pages>
  <Words>102</Words>
  <Characters>588</Characters>
  <Application>Microsoft Office Word</Application>
  <DocSecurity>0</DocSecurity>
  <Lines>4</Lines>
  <Paragraphs>1</Paragraphs>
  <ScaleCrop>false</ScaleCrop>
  <Company>ETSI Sophia-Antipolis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Wang Bin 王宾</cp:lastModifiedBy>
  <cp:revision>148</cp:revision>
  <dcterms:created xsi:type="dcterms:W3CDTF">2023-04-11T14:44:00Z</dcterms:created>
  <dcterms:modified xsi:type="dcterms:W3CDTF">2025-05-13T13:05:00Z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ca762d302ff911f080002bb600002ab6">
    <vt:lpwstr>CWMTlKEoUW8eGEfngkmPkklC4iHHh6mTWy9yvaVPeCE3SopRw3jMTbcqGO0UJKGTxASh94IwxsJIu29CZdXumafqA==</vt:lpwstr>
  </property>
  <property fmtid="{D5CDD505-2E9C-101B-9397-08002B2CF9AE}" pid="6" name="fileWhereFroms">
    <vt:lpwstr>PpjeLB1gRN0lwrPqMaCTkmZMAZAJOGvr0w/a9SwKdnJGJWHRNqv1Ncm7JjsjxFZlpmYualLNDh58S4v95Fji1SFbhFyRKi2JhPuIQ/FDGYaL1Kex5PfDuKQOg5o6epURJMugr6btuEUmZ0AeOrJX7ZcES00OUnYADu88Q03OMj0Ifv4lMqKobi4oKkOMDBrLrhNKuRz6qR6OdUc+gJwaTbdIYpE09k4TjxwKelCuX0HIlixiVdmTMHrGgUWxiyJDwlq5SAW0a8JCjM9BbIyfGcnNo5epPyxhzp+erVU6fg5gH9w7kfaj06Q9lK7bpjpTmUNrLYZlrJtQ915XAisDOqn+7QWoPtqz1WBkzTU4q6qjZjWup/6hH8NJ2lhZ17Aia7uPgW9e+3cTD3FQIBA/8niDShV+mV9rF6f5cb8hE3M=</vt:lpwstr>
  </property>
</Properties>
</file>